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7998A" w14:textId="451C451C" w:rsidR="004E30D4" w:rsidRDefault="004E30D4" w:rsidP="004E30D4">
      <w:pPr>
        <w:pStyle w:val="NoSpacing"/>
      </w:pPr>
      <w:r>
        <w:rPr>
          <w:u w:val="single"/>
        </w:rPr>
        <w:t>Robert JORDAN</w:t>
      </w:r>
      <w:r>
        <w:t xml:space="preserve">       </w:t>
      </w:r>
      <w:r>
        <w:t>(fl.14</w:t>
      </w:r>
      <w:r>
        <w:t>39)</w:t>
      </w:r>
    </w:p>
    <w:p w14:paraId="09CA278A" w14:textId="77777777" w:rsidR="004E30D4" w:rsidRDefault="004E30D4" w:rsidP="004E30D4">
      <w:pPr>
        <w:pStyle w:val="NoSpacing"/>
      </w:pPr>
      <w:r>
        <w:t>Prebendary of Preston, in Hereford Cathedral.</w:t>
      </w:r>
    </w:p>
    <w:p w14:paraId="2B5B9BE5" w14:textId="77777777" w:rsidR="004E30D4" w:rsidRDefault="004E30D4" w:rsidP="004E30D4">
      <w:pPr>
        <w:pStyle w:val="NoSpacing"/>
      </w:pPr>
    </w:p>
    <w:p w14:paraId="747873F5" w14:textId="77777777" w:rsidR="004E30D4" w:rsidRDefault="004E30D4" w:rsidP="004E30D4">
      <w:pPr>
        <w:pStyle w:val="NoSpacing"/>
      </w:pPr>
    </w:p>
    <w:p w14:paraId="4C05810E" w14:textId="0A35E414" w:rsidR="004E30D4" w:rsidRDefault="004E30D4" w:rsidP="004E30D4">
      <w:pPr>
        <w:pStyle w:val="NoSpacing"/>
      </w:pPr>
      <w:r>
        <w:t>26 Oct.1439</w:t>
      </w:r>
      <w:r>
        <w:tab/>
        <w:t>He was collated prebendary.</w:t>
      </w:r>
    </w:p>
    <w:p w14:paraId="0A34C417" w14:textId="77777777" w:rsidR="004E30D4" w:rsidRDefault="004E30D4" w:rsidP="004E30D4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r>
        <w:t>vol.II</w:t>
      </w:r>
      <w:proofErr w:type="spellEnd"/>
      <w:r>
        <w:t xml:space="preserve"> Hereford Diocese p.44)</w:t>
      </w:r>
    </w:p>
    <w:p w14:paraId="0A2B6C3C" w14:textId="77777777" w:rsidR="004E30D4" w:rsidRDefault="004E30D4" w:rsidP="004E30D4">
      <w:pPr>
        <w:pStyle w:val="NoSpacing"/>
      </w:pPr>
      <w:bookmarkStart w:id="0" w:name="_GoBack"/>
      <w:bookmarkEnd w:id="0"/>
    </w:p>
    <w:p w14:paraId="3EE3F331" w14:textId="77777777" w:rsidR="004E30D4" w:rsidRDefault="004E30D4" w:rsidP="004E30D4">
      <w:pPr>
        <w:pStyle w:val="NoSpacing"/>
      </w:pPr>
    </w:p>
    <w:p w14:paraId="49F57DE2" w14:textId="77777777" w:rsidR="004E30D4" w:rsidRPr="001D1197" w:rsidRDefault="004E30D4" w:rsidP="004E30D4">
      <w:pPr>
        <w:pStyle w:val="NoSpacing"/>
      </w:pPr>
      <w:r>
        <w:t>21 February 2020</w:t>
      </w:r>
    </w:p>
    <w:p w14:paraId="6CC3EF36" w14:textId="69EB3432" w:rsidR="006B2F86" w:rsidRPr="004E30D4" w:rsidRDefault="004E30D4" w:rsidP="00E71FC3">
      <w:pPr>
        <w:pStyle w:val="NoSpacing"/>
      </w:pPr>
    </w:p>
    <w:sectPr w:rsidR="006B2F86" w:rsidRPr="004E30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69407" w14:textId="77777777" w:rsidR="004E30D4" w:rsidRDefault="004E30D4" w:rsidP="00E71FC3">
      <w:pPr>
        <w:spacing w:after="0" w:line="240" w:lineRule="auto"/>
      </w:pPr>
      <w:r>
        <w:separator/>
      </w:r>
    </w:p>
  </w:endnote>
  <w:endnote w:type="continuationSeparator" w:id="0">
    <w:p w14:paraId="51C1D36C" w14:textId="77777777" w:rsidR="004E30D4" w:rsidRDefault="004E30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C0A8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CD6AA" w14:textId="77777777" w:rsidR="004E30D4" w:rsidRDefault="004E30D4" w:rsidP="00E71FC3">
      <w:pPr>
        <w:spacing w:after="0" w:line="240" w:lineRule="auto"/>
      </w:pPr>
      <w:r>
        <w:separator/>
      </w:r>
    </w:p>
  </w:footnote>
  <w:footnote w:type="continuationSeparator" w:id="0">
    <w:p w14:paraId="5B3C70E9" w14:textId="77777777" w:rsidR="004E30D4" w:rsidRDefault="004E30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D4"/>
    <w:rsid w:val="001A7C09"/>
    <w:rsid w:val="004E30D4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DBCE2"/>
  <w15:chartTrackingRefBased/>
  <w15:docId w15:val="{42F33774-775E-4975-9E7A-8E4D65B9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2020-02-21T19:49:00Z</dcterms:created>
  <dcterms:modified xsi:type="dcterms:W3CDTF">2020-02-21T19:51:00Z</dcterms:modified>
</cp:coreProperties>
</file>